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3A74A" w14:textId="58F4E638" w:rsidR="00BA00AB" w:rsidRDefault="00682D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Catherine SWYNFORD</w:t>
      </w:r>
      <w:r>
        <w:rPr>
          <w:rFonts w:cs="Times New Roman"/>
          <w:szCs w:val="24"/>
        </w:rPr>
        <w:t xml:space="preserve">      (1410-1478)</w:t>
      </w:r>
    </w:p>
    <w:p w14:paraId="59D0D057" w14:textId="77777777" w:rsidR="00682D4A" w:rsidRDefault="00682D4A" w:rsidP="009139A6">
      <w:pPr>
        <w:pStyle w:val="NoSpacing"/>
        <w:rPr>
          <w:rFonts w:cs="Times New Roman"/>
          <w:szCs w:val="24"/>
        </w:rPr>
      </w:pPr>
    </w:p>
    <w:p w14:paraId="29C34DB3" w14:textId="77777777" w:rsidR="00682D4A" w:rsidRDefault="00682D4A" w:rsidP="009139A6">
      <w:pPr>
        <w:pStyle w:val="NoSpacing"/>
        <w:rPr>
          <w:rFonts w:cs="Times New Roman"/>
          <w:szCs w:val="24"/>
        </w:rPr>
      </w:pPr>
    </w:p>
    <w:p w14:paraId="47647D6F" w14:textId="09B7A043" w:rsidR="00682D4A" w:rsidRDefault="00682D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Thomas Swynford.</w:t>
      </w:r>
    </w:p>
    <w:p w14:paraId="62680803" w14:textId="3A0A1096" w:rsidR="00682D4A" w:rsidRDefault="00682D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6F51F31A" w14:textId="4755D43C" w:rsidR="00682D4A" w:rsidRDefault="00682D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William Drury(d.1450)(q.v.).   (ibid.)</w:t>
      </w:r>
    </w:p>
    <w:p w14:paraId="3D21FFA9" w14:textId="3CDF3254" w:rsidR="00682D4A" w:rsidRDefault="00682D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Mary(q.v.) and Thomas(q.v.).   (ibid.)</w:t>
      </w:r>
    </w:p>
    <w:p w14:paraId="184087D7" w14:textId="77777777" w:rsidR="00682D4A" w:rsidRDefault="00682D4A" w:rsidP="009139A6">
      <w:pPr>
        <w:pStyle w:val="NoSpacing"/>
        <w:rPr>
          <w:rFonts w:cs="Times New Roman"/>
          <w:szCs w:val="24"/>
        </w:rPr>
      </w:pPr>
    </w:p>
    <w:p w14:paraId="0F7A2379" w14:textId="77777777" w:rsidR="00682D4A" w:rsidRDefault="00682D4A" w:rsidP="009139A6">
      <w:pPr>
        <w:pStyle w:val="NoSpacing"/>
        <w:rPr>
          <w:rFonts w:cs="Times New Roman"/>
          <w:szCs w:val="24"/>
        </w:rPr>
      </w:pPr>
    </w:p>
    <w:p w14:paraId="796EC733" w14:textId="334DFD3C" w:rsidR="00682D4A" w:rsidRDefault="00682D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Dec.1478</w:t>
      </w:r>
      <w:r>
        <w:rPr>
          <w:rFonts w:cs="Times New Roman"/>
          <w:szCs w:val="24"/>
        </w:rPr>
        <w:tab/>
        <w:t>She died.   (ibid.)</w:t>
      </w:r>
    </w:p>
    <w:p w14:paraId="4FB536DE" w14:textId="77777777" w:rsidR="00682D4A" w:rsidRDefault="00682D4A" w:rsidP="009139A6">
      <w:pPr>
        <w:pStyle w:val="NoSpacing"/>
        <w:rPr>
          <w:rFonts w:cs="Times New Roman"/>
          <w:szCs w:val="24"/>
        </w:rPr>
      </w:pPr>
    </w:p>
    <w:p w14:paraId="7D5CC35A" w14:textId="77777777" w:rsidR="00682D4A" w:rsidRDefault="00682D4A" w:rsidP="009139A6">
      <w:pPr>
        <w:pStyle w:val="NoSpacing"/>
        <w:rPr>
          <w:rFonts w:cs="Times New Roman"/>
          <w:szCs w:val="24"/>
        </w:rPr>
      </w:pPr>
    </w:p>
    <w:p w14:paraId="48B1F3EC" w14:textId="0A2AEFFF" w:rsidR="00682D4A" w:rsidRPr="00682D4A" w:rsidRDefault="00682D4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October 2023</w:t>
      </w:r>
    </w:p>
    <w:sectPr w:rsidR="00682D4A" w:rsidRPr="00682D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D45AF" w14:textId="77777777" w:rsidR="00682D4A" w:rsidRDefault="00682D4A" w:rsidP="009139A6">
      <w:r>
        <w:separator/>
      </w:r>
    </w:p>
  </w:endnote>
  <w:endnote w:type="continuationSeparator" w:id="0">
    <w:p w14:paraId="7B2A7B64" w14:textId="77777777" w:rsidR="00682D4A" w:rsidRDefault="00682D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39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C80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230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5A29E" w14:textId="77777777" w:rsidR="00682D4A" w:rsidRDefault="00682D4A" w:rsidP="009139A6">
      <w:r>
        <w:separator/>
      </w:r>
    </w:p>
  </w:footnote>
  <w:footnote w:type="continuationSeparator" w:id="0">
    <w:p w14:paraId="1E387412" w14:textId="77777777" w:rsidR="00682D4A" w:rsidRDefault="00682D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5B1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6E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70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D4A"/>
    <w:rsid w:val="000666E0"/>
    <w:rsid w:val="002510B7"/>
    <w:rsid w:val="005C130B"/>
    <w:rsid w:val="00682D4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A76E1"/>
  <w15:chartTrackingRefBased/>
  <w15:docId w15:val="{804A0F8D-440A-40E6-9E07-FDD69F12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2023-10-18T19:21:00Z</dcterms:created>
  <dcterms:modified xsi:type="dcterms:W3CDTF">2023-10-18T19:26:00Z</dcterms:modified>
</cp:coreProperties>
</file>